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104451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23104454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4452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4453" w14:textId="6B996728" w:rsidR="00C44B8B" w:rsidRPr="00A4235B" w:rsidRDefault="00194436" w:rsidP="0084713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94436">
              <w:rPr>
                <w:b/>
                <w:sz w:val="26"/>
                <w:szCs w:val="26"/>
              </w:rPr>
              <w:t>202A_</w:t>
            </w:r>
            <w:r w:rsidR="001B63F6">
              <w:rPr>
                <w:b/>
                <w:sz w:val="26"/>
                <w:szCs w:val="26"/>
              </w:rPr>
              <w:t>233</w:t>
            </w:r>
            <w:bookmarkStart w:id="0" w:name="_GoBack"/>
            <w:bookmarkEnd w:id="0"/>
          </w:p>
        </w:tc>
      </w:tr>
      <w:tr w:rsidR="00A67559" w:rsidRPr="00AD3C21" w14:paraId="23104457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4455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4456" w14:textId="0A162255" w:rsidR="00A67559" w:rsidRPr="00194436" w:rsidRDefault="000410F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410FC">
              <w:rPr>
                <w:b/>
                <w:sz w:val="26"/>
                <w:szCs w:val="26"/>
                <w:lang w:val="en-US"/>
              </w:rPr>
              <w:t>2299798</w:t>
            </w:r>
          </w:p>
        </w:tc>
      </w:tr>
    </w:tbl>
    <w:p w14:paraId="23104458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23104459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2310445A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2310445B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2310445C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2310445D" w14:textId="77777777" w:rsidR="00C44B8B" w:rsidRPr="00CB6078" w:rsidRDefault="00C44B8B" w:rsidP="00C44B8B"/>
    <w:p w14:paraId="2310445E" w14:textId="77777777" w:rsidR="00C44B8B" w:rsidRPr="00CB6078" w:rsidRDefault="00C44B8B" w:rsidP="00C44B8B"/>
    <w:p w14:paraId="2310445F" w14:textId="77777777" w:rsidR="00C44B8B" w:rsidRPr="00CB6078" w:rsidRDefault="00C44B8B" w:rsidP="00C44B8B"/>
    <w:p w14:paraId="23104460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23104461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23104462" w14:textId="6830D6FE" w:rsidR="00612811" w:rsidRPr="00485620" w:rsidRDefault="00194436" w:rsidP="00773399">
      <w:pPr>
        <w:ind w:firstLine="0"/>
        <w:jc w:val="center"/>
        <w:rPr>
          <w:sz w:val="24"/>
          <w:szCs w:val="24"/>
        </w:rPr>
      </w:pPr>
      <w:r w:rsidRPr="00C344EA">
        <w:rPr>
          <w:sz w:val="24"/>
          <w:szCs w:val="24"/>
        </w:rPr>
        <w:t xml:space="preserve"> </w:t>
      </w:r>
      <w:r w:rsidR="00444E3A">
        <w:rPr>
          <w:sz w:val="24"/>
          <w:szCs w:val="24"/>
        </w:rPr>
        <w:t>(</w:t>
      </w:r>
      <w:r w:rsidR="000410FC">
        <w:rPr>
          <w:b/>
          <w:sz w:val="24"/>
          <w:szCs w:val="24"/>
        </w:rPr>
        <w:t>Зажим шлейфовый ЗКШ2-14/18-2</w:t>
      </w:r>
      <w:r w:rsidR="00444E3A">
        <w:rPr>
          <w:b/>
          <w:sz w:val="24"/>
          <w:szCs w:val="24"/>
        </w:rPr>
        <w:t>)</w:t>
      </w:r>
      <w:r w:rsidRPr="00C344EA">
        <w:rPr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>Лот №</w:t>
      </w:r>
      <w:r w:rsidR="00AA670B" w:rsidRPr="00485620">
        <w:rPr>
          <w:b/>
          <w:sz w:val="26"/>
          <w:szCs w:val="26"/>
        </w:rPr>
        <w:t xml:space="preserve"> </w:t>
      </w:r>
      <w:r w:rsidR="00AA670B" w:rsidRPr="00847131">
        <w:rPr>
          <w:b/>
          <w:sz w:val="26"/>
          <w:szCs w:val="26"/>
          <w:u w:val="single"/>
        </w:rPr>
        <w:t>202</w:t>
      </w:r>
      <w:r w:rsidR="00AA670B" w:rsidRPr="00847131">
        <w:rPr>
          <w:b/>
          <w:sz w:val="26"/>
          <w:szCs w:val="26"/>
          <w:u w:val="single"/>
          <w:lang w:val="en-US"/>
        </w:rPr>
        <w:t>A</w:t>
      </w:r>
    </w:p>
    <w:p w14:paraId="23104463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3104464" w14:textId="33039B9F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23104465" w14:textId="04597438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485620">
        <w:rPr>
          <w:sz w:val="24"/>
          <w:szCs w:val="24"/>
        </w:rPr>
        <w:t xml:space="preserve">Технические требования, характеристики </w:t>
      </w:r>
      <w:r w:rsidR="00770408" w:rsidRPr="00485620">
        <w:rPr>
          <w:sz w:val="24"/>
          <w:szCs w:val="24"/>
        </w:rPr>
        <w:t>линейной арматуры и гасителей вибрации</w:t>
      </w:r>
      <w:r w:rsidR="004F4E9E" w:rsidRPr="00485620">
        <w:rPr>
          <w:sz w:val="24"/>
          <w:szCs w:val="24"/>
        </w:rPr>
        <w:t xml:space="preserve"> должны соответствовать параметрам </w:t>
      </w:r>
      <w:r w:rsidR="00CD7621" w:rsidRPr="00485620">
        <w:rPr>
          <w:sz w:val="24"/>
          <w:szCs w:val="24"/>
        </w:rPr>
        <w:t>ТУ</w:t>
      </w:r>
      <w:r w:rsidR="004201DD" w:rsidRPr="004201DD">
        <w:rPr>
          <w:sz w:val="24"/>
          <w:szCs w:val="24"/>
        </w:rPr>
        <w:t xml:space="preserve"> 499-006-2756230-09 </w:t>
      </w:r>
      <w:r w:rsidR="004201DD">
        <w:rPr>
          <w:sz w:val="24"/>
          <w:szCs w:val="24"/>
        </w:rPr>
        <w:t>«Зажимы шлейфовые типа ЗКШ2</w:t>
      </w:r>
      <w:r w:rsidR="00BD34C6" w:rsidRPr="00485620">
        <w:rPr>
          <w:sz w:val="24"/>
          <w:szCs w:val="24"/>
        </w:rPr>
        <w:t>-Dmin/Dmax-h».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8"/>
      </w:tblGrid>
      <w:tr w:rsidR="00847131" w14:paraId="31047167" w14:textId="77777777" w:rsidTr="00847131">
        <w:trPr>
          <w:jc w:val="center"/>
        </w:trPr>
        <w:tc>
          <w:tcPr>
            <w:tcW w:w="5377" w:type="dxa"/>
          </w:tcPr>
          <w:p w14:paraId="4185D0C5" w14:textId="22555959" w:rsidR="00847131" w:rsidRDefault="00847131" w:rsidP="00A65683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847131">
              <w:rPr>
                <w:b/>
                <w:noProof/>
                <w:sz w:val="24"/>
                <w:szCs w:val="24"/>
              </w:rPr>
              <w:drawing>
                <wp:inline distT="0" distB="0" distL="0" distR="0" wp14:anchorId="3F517A02" wp14:editId="0CB630F7">
                  <wp:extent cx="3267075" cy="2184552"/>
                  <wp:effectExtent l="0" t="0" r="0" b="6350"/>
                  <wp:docPr id="1" name="Рисунок 1" descr="C:\Users\Karasyuk.AA\Desktop\Р·РєС€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arasyuk.AA\Desktop\Р·РєС€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0786" cy="2193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</w:tcPr>
          <w:p w14:paraId="45A6F4A6" w14:textId="76CC318D" w:rsidR="00847131" w:rsidRDefault="00847131" w:rsidP="00A65683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4201DD">
              <w:rPr>
                <w:rFonts w:ascii="Arial" w:hAnsi="Arial" w:cs="Arial"/>
                <w:noProof/>
                <w:color w:val="333333"/>
                <w:sz w:val="21"/>
                <w:szCs w:val="21"/>
              </w:rPr>
              <w:drawing>
                <wp:anchor distT="0" distB="0" distL="114300" distR="114300" simplePos="0" relativeHeight="251659776" behindDoc="0" locked="0" layoutInCell="1" allowOverlap="1" wp14:anchorId="1295EAAF" wp14:editId="1C58E3D0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186690</wp:posOffset>
                  </wp:positionV>
                  <wp:extent cx="2776855" cy="2181225"/>
                  <wp:effectExtent l="0" t="0" r="4445" b="9525"/>
                  <wp:wrapTopAndBottom/>
                  <wp:docPr id="5" name="Рисунок 5" descr="http://velcom-s.ru/products/zk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velcom-s.ru/products/zk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6855" cy="2181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3EA6DCE" w14:textId="77777777" w:rsidR="00847131" w:rsidRPr="00485620" w:rsidRDefault="00847131" w:rsidP="00A65683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9"/>
        <w:gridCol w:w="1482"/>
        <w:gridCol w:w="1656"/>
        <w:gridCol w:w="1276"/>
        <w:gridCol w:w="992"/>
        <w:gridCol w:w="851"/>
        <w:gridCol w:w="2651"/>
      </w:tblGrid>
      <w:tr w:rsidR="00847131" w:rsidRPr="004201DD" w14:paraId="10914383" w14:textId="5E59DA63" w:rsidTr="00847131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2F91" w14:textId="77777777" w:rsidR="00847131" w:rsidRPr="004201DD" w:rsidRDefault="00847131" w:rsidP="004201D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4201DD">
              <w:rPr>
                <w:bCs/>
                <w:sz w:val="22"/>
                <w:szCs w:val="22"/>
              </w:rPr>
              <w:t xml:space="preserve">Марка зажима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C9741" w14:textId="77777777" w:rsidR="00847131" w:rsidRPr="004201DD" w:rsidRDefault="00847131" w:rsidP="004201D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4201DD">
              <w:rPr>
                <w:bCs/>
                <w:sz w:val="22"/>
                <w:szCs w:val="22"/>
              </w:rPr>
              <w:t xml:space="preserve">Прочность </w:t>
            </w:r>
            <w:r w:rsidRPr="004201DD">
              <w:rPr>
                <w:bCs/>
                <w:sz w:val="22"/>
                <w:szCs w:val="22"/>
              </w:rPr>
              <w:br/>
              <w:t xml:space="preserve">заделки, </w:t>
            </w:r>
            <w:r w:rsidRPr="004201DD">
              <w:rPr>
                <w:bCs/>
                <w:sz w:val="22"/>
                <w:szCs w:val="22"/>
              </w:rPr>
              <w:br/>
              <w:t xml:space="preserve">не менее кН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80B0" w14:textId="77777777" w:rsidR="00847131" w:rsidRPr="004201DD" w:rsidRDefault="00847131" w:rsidP="004201D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4201DD">
              <w:rPr>
                <w:bCs/>
                <w:sz w:val="22"/>
                <w:szCs w:val="22"/>
              </w:rPr>
              <w:t xml:space="preserve">Диаметр кабеля </w:t>
            </w:r>
            <w:r w:rsidRPr="004201DD">
              <w:rPr>
                <w:bCs/>
                <w:sz w:val="22"/>
                <w:szCs w:val="22"/>
              </w:rPr>
              <w:br/>
              <w:t xml:space="preserve">Dmin/Dmax, мм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C53E" w14:textId="77777777" w:rsidR="00847131" w:rsidRPr="004201DD" w:rsidRDefault="00847131" w:rsidP="004201DD">
            <w:pPr>
              <w:spacing w:before="100" w:beforeAutospacing="1" w:after="100" w:afterAutospacing="1"/>
              <w:ind w:firstLine="0"/>
              <w:jc w:val="center"/>
              <w:rPr>
                <w:rFonts w:ascii="Open Sans" w:hAnsi="Open Sans"/>
                <w:color w:val="333333"/>
                <w:sz w:val="22"/>
                <w:szCs w:val="22"/>
              </w:rPr>
            </w:pPr>
            <w:r w:rsidRPr="004201DD">
              <w:rPr>
                <w:rFonts w:ascii="Open Sans" w:hAnsi="Open Sans"/>
                <w:color w:val="333333"/>
                <w:sz w:val="22"/>
                <w:szCs w:val="22"/>
              </w:rPr>
              <w:t xml:space="preserve">Толщина </w:t>
            </w:r>
            <w:r w:rsidRPr="004201DD">
              <w:rPr>
                <w:rFonts w:ascii="Open Sans" w:hAnsi="Open Sans"/>
                <w:color w:val="333333"/>
                <w:sz w:val="22"/>
                <w:szCs w:val="22"/>
              </w:rPr>
              <w:br/>
              <w:t xml:space="preserve">плашки h, </w:t>
            </w:r>
            <w:r w:rsidRPr="004201DD">
              <w:rPr>
                <w:rFonts w:ascii="Open Sans" w:hAnsi="Open Sans"/>
                <w:color w:val="333333"/>
                <w:sz w:val="22"/>
                <w:szCs w:val="22"/>
              </w:rPr>
              <w:br/>
              <w:t xml:space="preserve">мм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A52E" w14:textId="77777777" w:rsidR="00847131" w:rsidRPr="004201DD" w:rsidRDefault="00847131" w:rsidP="004201D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4201DD">
              <w:rPr>
                <w:bCs/>
                <w:sz w:val="22"/>
                <w:szCs w:val="22"/>
              </w:rPr>
              <w:t xml:space="preserve">Масса </w:t>
            </w:r>
            <w:r w:rsidRPr="004201DD">
              <w:rPr>
                <w:bCs/>
                <w:sz w:val="22"/>
                <w:szCs w:val="22"/>
              </w:rPr>
              <w:br/>
              <w:t xml:space="preserve">зажима, </w:t>
            </w:r>
            <w:r w:rsidRPr="004201DD">
              <w:rPr>
                <w:bCs/>
                <w:sz w:val="22"/>
                <w:szCs w:val="22"/>
              </w:rPr>
              <w:br/>
              <w:t xml:space="preserve">кг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BEBC" w14:textId="3FAAFD66" w:rsidR="00847131" w:rsidRPr="004201DD" w:rsidRDefault="00847131" w:rsidP="004201D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>
              <w:t>Аналог-замена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F609" w14:textId="0800FB15" w:rsidR="00847131" w:rsidRPr="004201DD" w:rsidRDefault="00847131" w:rsidP="004201D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>
              <w:t>Применение</w:t>
            </w:r>
          </w:p>
        </w:tc>
      </w:tr>
      <w:tr w:rsidR="00847131" w:rsidRPr="004201DD" w14:paraId="6C4D7E9A" w14:textId="23BA8A98" w:rsidTr="00847131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A0B1" w14:textId="77777777" w:rsidR="00847131" w:rsidRPr="004201DD" w:rsidRDefault="00847131" w:rsidP="004201D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4201DD">
              <w:rPr>
                <w:bCs/>
                <w:sz w:val="22"/>
                <w:szCs w:val="22"/>
              </w:rPr>
              <w:t>ЗКШ2-14/18-2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63E5" w14:textId="77777777" w:rsidR="00847131" w:rsidRPr="004201DD" w:rsidRDefault="00847131" w:rsidP="004201D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4201DD">
              <w:rPr>
                <w:bCs/>
                <w:sz w:val="22"/>
                <w:szCs w:val="22"/>
              </w:rPr>
              <w:t>0,5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0782" w14:textId="77777777" w:rsidR="00847131" w:rsidRPr="004201DD" w:rsidRDefault="00847131" w:rsidP="004201D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4201DD">
              <w:rPr>
                <w:bCs/>
                <w:sz w:val="22"/>
                <w:szCs w:val="22"/>
              </w:rPr>
              <w:t>14/18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CC5C" w14:textId="77777777" w:rsidR="00847131" w:rsidRPr="004201DD" w:rsidRDefault="00847131" w:rsidP="004201DD">
            <w:pPr>
              <w:spacing w:before="100" w:beforeAutospacing="1" w:after="100" w:afterAutospacing="1"/>
              <w:ind w:firstLine="0"/>
              <w:jc w:val="center"/>
              <w:rPr>
                <w:rFonts w:ascii="Open Sans" w:hAnsi="Open Sans"/>
                <w:color w:val="333333"/>
                <w:sz w:val="22"/>
                <w:szCs w:val="22"/>
              </w:rPr>
            </w:pPr>
            <w:r w:rsidRPr="004201DD">
              <w:rPr>
                <w:rFonts w:ascii="Open Sans" w:hAnsi="Open Sans"/>
                <w:color w:val="333333"/>
                <w:sz w:val="22"/>
                <w:szCs w:val="22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BFDC" w14:textId="5970994B" w:rsidR="00847131" w:rsidRPr="004201DD" w:rsidRDefault="00847131" w:rsidP="004201D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4201DD">
              <w:rPr>
                <w:bCs/>
                <w:sz w:val="22"/>
                <w:szCs w:val="22"/>
              </w:rPr>
              <w:t>0,8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2D29" w14:textId="7B6D2167" w:rsidR="00847131" w:rsidRPr="00847131" w:rsidRDefault="00847131" w:rsidP="004201D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847131">
              <w:rPr>
                <w:bCs/>
              </w:rPr>
              <w:t>СШ-05/2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9C18" w14:textId="691E297A" w:rsidR="00847131" w:rsidRPr="00847131" w:rsidRDefault="00847131" w:rsidP="004201D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847131">
              <w:rPr>
                <w:bCs/>
              </w:rPr>
              <w:t>для крепления шлейфа оптического самонесущего неметаллического кабеля</w:t>
            </w:r>
          </w:p>
        </w:tc>
      </w:tr>
    </w:tbl>
    <w:p w14:paraId="23104477" w14:textId="77777777" w:rsidR="00485620" w:rsidRPr="00BD34C6" w:rsidRDefault="00485620" w:rsidP="00C179D9">
      <w:pPr>
        <w:tabs>
          <w:tab w:val="left" w:pos="709"/>
        </w:tabs>
        <w:spacing w:line="276" w:lineRule="auto"/>
        <w:ind w:firstLine="0"/>
        <w:rPr>
          <w:b/>
          <w:sz w:val="24"/>
          <w:szCs w:val="24"/>
        </w:rPr>
      </w:pPr>
    </w:p>
    <w:p w14:paraId="23104478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23104479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2310447A" w14:textId="77777777" w:rsidR="00C07E58" w:rsidRPr="00A24900" w:rsidRDefault="00C07E58" w:rsidP="00C07E5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2310447B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310447C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310447D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310447E" w14:textId="7E7962F8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C08FA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310447F" w14:textId="761BB60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 xml:space="preserve">ся ранее на энергообъектах </w:t>
      </w:r>
      <w:r w:rsidR="000C08FA">
        <w:rPr>
          <w:sz w:val="24"/>
          <w:szCs w:val="24"/>
        </w:rPr>
        <w:t>ПАО</w:t>
      </w:r>
      <w:r w:rsidRPr="00A24900"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3104480" w14:textId="76771FA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C08F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3104481" w14:textId="303EE4F0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C08FA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r w:rsidR="00B729BC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23104482" w14:textId="798CB40C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3574C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3104483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="00F66FC0" w:rsidRPr="00CB6078">
        <w:rPr>
          <w:sz w:val="24"/>
          <w:szCs w:val="24"/>
        </w:rPr>
        <w:t xml:space="preserve"> </w:t>
      </w:r>
    </w:p>
    <w:p w14:paraId="23104484" w14:textId="230117B2" w:rsidR="00DE0C6D" w:rsidRPr="00F64720" w:rsidRDefault="00843900" w:rsidP="001B2A3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0C08FA">
        <w:rPr>
          <w:sz w:val="24"/>
          <w:szCs w:val="24"/>
        </w:rPr>
        <w:t>ПАО</w:t>
      </w:r>
      <w:r w:rsidR="00F64720" w:rsidRPr="00F647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23104485" w14:textId="77777777" w:rsidR="001C72DB" w:rsidRPr="00A4235B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23104486" w14:textId="17E23729" w:rsidR="001A060A" w:rsidRPr="00A67559" w:rsidRDefault="004201DD" w:rsidP="004201D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4201DD">
        <w:rPr>
          <w:sz w:val="24"/>
          <w:szCs w:val="24"/>
        </w:rPr>
        <w:t>ТУ 499-006-2756230-09 «Зажимы шлейфовые типа ЗКШ2-Dmin/Dmax-h»</w:t>
      </w:r>
      <w:r w:rsidR="00B17F60">
        <w:rPr>
          <w:sz w:val="24"/>
          <w:szCs w:val="24"/>
        </w:rPr>
        <w:t>;</w:t>
      </w:r>
    </w:p>
    <w:p w14:paraId="23104487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23104488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23104489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310448A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2310448B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310448C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310448D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2310448E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2310448F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B17F60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23104490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310449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23104492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B17F60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3104493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3104494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23104495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23104496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3104497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3104498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23104499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2310449A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310449B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2310449C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2310449D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2310449E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310449F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231044A0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31044A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231044A2" w14:textId="46FCBD24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C08FA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31044A3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31044A4" w14:textId="77777777" w:rsidR="001D6900" w:rsidRPr="00CB6078" w:rsidRDefault="001D6900" w:rsidP="00451C4D">
      <w:pPr>
        <w:rPr>
          <w:sz w:val="26"/>
          <w:szCs w:val="26"/>
        </w:rPr>
      </w:pPr>
    </w:p>
    <w:p w14:paraId="231044A5" w14:textId="77777777" w:rsidR="004A2665" w:rsidRPr="00CB6078" w:rsidRDefault="004A2665" w:rsidP="00451C4D">
      <w:pPr>
        <w:rPr>
          <w:sz w:val="26"/>
          <w:szCs w:val="26"/>
        </w:rPr>
      </w:pPr>
    </w:p>
    <w:p w14:paraId="231044A6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31044A7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231044A8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1CE0E4" w14:textId="77777777" w:rsidR="00336ECF" w:rsidRDefault="00336ECF">
      <w:r>
        <w:separator/>
      </w:r>
    </w:p>
  </w:endnote>
  <w:endnote w:type="continuationSeparator" w:id="0">
    <w:p w14:paraId="1A37B647" w14:textId="77777777" w:rsidR="00336ECF" w:rsidRDefault="00336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52F63E" w14:textId="77777777" w:rsidR="00336ECF" w:rsidRDefault="00336ECF">
      <w:r>
        <w:separator/>
      </w:r>
    </w:p>
  </w:footnote>
  <w:footnote w:type="continuationSeparator" w:id="0">
    <w:p w14:paraId="2BFC5BE7" w14:textId="77777777" w:rsidR="00336ECF" w:rsidRDefault="00336E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044AF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31044B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10FC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1362"/>
    <w:rsid w:val="00094AC3"/>
    <w:rsid w:val="000961A3"/>
    <w:rsid w:val="00097235"/>
    <w:rsid w:val="000A0393"/>
    <w:rsid w:val="000A0968"/>
    <w:rsid w:val="000A32B6"/>
    <w:rsid w:val="000A36D4"/>
    <w:rsid w:val="000A6598"/>
    <w:rsid w:val="000A660B"/>
    <w:rsid w:val="000A6A37"/>
    <w:rsid w:val="000B068C"/>
    <w:rsid w:val="000B095B"/>
    <w:rsid w:val="000B5D7C"/>
    <w:rsid w:val="000B7290"/>
    <w:rsid w:val="000B7329"/>
    <w:rsid w:val="000B7484"/>
    <w:rsid w:val="000C08FA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574C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4436"/>
    <w:rsid w:val="00195AEF"/>
    <w:rsid w:val="00195E7E"/>
    <w:rsid w:val="001962E5"/>
    <w:rsid w:val="0019658A"/>
    <w:rsid w:val="00196802"/>
    <w:rsid w:val="00196AE4"/>
    <w:rsid w:val="001A060A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32"/>
    <w:rsid w:val="001B2AAF"/>
    <w:rsid w:val="001B3192"/>
    <w:rsid w:val="001B3E25"/>
    <w:rsid w:val="001B43BA"/>
    <w:rsid w:val="001B63F6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5C0E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0EE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6EC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4C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1DD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E3A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5620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3F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1D11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4E73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4A43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131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1317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380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D43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57DD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235B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66E6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17F60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9BC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34C6"/>
    <w:rsid w:val="00BD634D"/>
    <w:rsid w:val="00BD705D"/>
    <w:rsid w:val="00BD7275"/>
    <w:rsid w:val="00BE0260"/>
    <w:rsid w:val="00BE2C21"/>
    <w:rsid w:val="00BE3234"/>
    <w:rsid w:val="00BE3435"/>
    <w:rsid w:val="00BE5BA4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07E58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621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1C99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256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57F29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104451"/>
  <w15:docId w15:val="{DDD8B5E4-3789-406D-A996-C06949110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0EE93-9557-43EE-AC46-1998B2E4DD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C99FF4-28E4-4445-A3FC-711F448C82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F1BE16E-50C2-4AD7-9686-AD24781CC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137241-C326-4C97-B7B1-7DC2ED1CA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11</TotalTime>
  <Pages>1</Pages>
  <Words>1217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8138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9</cp:revision>
  <cp:lastPrinted>2010-09-30T13:29:00Z</cp:lastPrinted>
  <dcterms:created xsi:type="dcterms:W3CDTF">2015-10-02T11:24:00Z</dcterms:created>
  <dcterms:modified xsi:type="dcterms:W3CDTF">2015-10-08T10:45:00Z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